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6CCD" w14:textId="7C177890" w:rsidR="00BA00AB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RAMSEY</w:t>
      </w:r>
      <w:r>
        <w:rPr>
          <w:rFonts w:ascii="Times New Roman" w:hAnsi="Times New Roman" w:cs="Times New Roman"/>
          <w:sz w:val="24"/>
          <w:szCs w:val="24"/>
        </w:rPr>
        <w:t xml:space="preserve">      (d.1504-5)</w:t>
      </w:r>
    </w:p>
    <w:p w14:paraId="2B791F2E" w14:textId="72534769" w:rsid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Scarborough.</w:t>
      </w:r>
    </w:p>
    <w:p w14:paraId="7FE76A0C" w14:textId="6BDC4591" w:rsid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5CB93" w14:textId="683FC900" w:rsid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0EF5EA" w14:textId="698D2860" w:rsid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Aug.1504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p.135)</w:t>
      </w:r>
    </w:p>
    <w:p w14:paraId="6752D951" w14:textId="47181133" w:rsid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</w:t>
      </w: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1589FD5" w14:textId="3FF85ABD" w:rsid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BDCC85" w14:textId="4D5BD0AC" w:rsid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145D4" w14:textId="33966192" w:rsidR="005407DD" w:rsidRPr="005407DD" w:rsidRDefault="005407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2021</w:t>
      </w:r>
    </w:p>
    <w:sectPr w:rsidR="005407DD" w:rsidRPr="005407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423D7" w14:textId="77777777" w:rsidR="005407DD" w:rsidRDefault="005407DD" w:rsidP="009139A6">
      <w:r>
        <w:separator/>
      </w:r>
    </w:p>
  </w:endnote>
  <w:endnote w:type="continuationSeparator" w:id="0">
    <w:p w14:paraId="391215D4" w14:textId="77777777" w:rsidR="005407DD" w:rsidRDefault="005407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03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AC5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E192" w14:textId="77777777" w:rsidR="005407DD" w:rsidRDefault="005407DD" w:rsidP="009139A6">
      <w:r>
        <w:separator/>
      </w:r>
    </w:p>
  </w:footnote>
  <w:footnote w:type="continuationSeparator" w:id="0">
    <w:p w14:paraId="633CE796" w14:textId="77777777" w:rsidR="005407DD" w:rsidRDefault="005407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620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0B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1DD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7DD"/>
    <w:rsid w:val="000666E0"/>
    <w:rsid w:val="002510B7"/>
    <w:rsid w:val="005407D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E6205"/>
  <w15:chartTrackingRefBased/>
  <w15:docId w15:val="{88A00D56-C3C5-4BED-ABE3-B2BB30E4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2021-06-24T19:37:00Z</dcterms:created>
  <dcterms:modified xsi:type="dcterms:W3CDTF">2021-06-24T19:39:00Z</dcterms:modified>
</cp:coreProperties>
</file>